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AA" w:rsidRDefault="00203FAA">
      <w:pPr>
        <w:rPr>
          <w:sz w:val="24"/>
        </w:rPr>
      </w:pPr>
    </w:p>
    <w:p w:rsidR="00203FAA" w:rsidRDefault="00203FAA" w:rsidP="00571E5B">
      <w:pPr>
        <w:ind w:leftChars="2000" w:left="31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7 </w:t>
      </w:r>
    </w:p>
    <w:p w:rsidR="00203FAA" w:rsidRDefault="00203FAA" w:rsidP="00BE5C7F">
      <w:pPr>
        <w:ind w:left="4000"/>
        <w:jc w:val="both"/>
        <w:rPr>
          <w:sz w:val="28"/>
        </w:rPr>
      </w:pPr>
      <w:r>
        <w:rPr>
          <w:sz w:val="28"/>
          <w:szCs w:val="28"/>
        </w:rPr>
        <w:t xml:space="preserve">к решению Совета     депутатов Липовского сельского поселения Рославльского района Смоленской  области от   28.12.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>. №27 (в редакции решения   Совета     депутатов Липовского сельского поселения Рославльского района Смоленской  области  от 17.03.2021г №05, от 26.11.2021 года №21)</w:t>
      </w:r>
      <w:r>
        <w:rPr>
          <w:sz w:val="28"/>
          <w:szCs w:val="28"/>
        </w:rPr>
        <w:tab/>
      </w:r>
    </w:p>
    <w:p w:rsidR="00203FAA" w:rsidRDefault="00203FA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203FAA" w:rsidRDefault="00203FA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2021 год </w:t>
      </w:r>
    </w:p>
    <w:p w:rsidR="00203FAA" w:rsidRDefault="00203FAA">
      <w:pPr>
        <w:jc w:val="right"/>
        <w:rPr>
          <w:bCs/>
        </w:rPr>
      </w:pPr>
      <w:r>
        <w:rPr>
          <w:bCs/>
          <w:sz w:val="22"/>
        </w:rPr>
        <w:t>(рублей)</w:t>
      </w:r>
    </w:p>
    <w:tbl>
      <w:tblPr>
        <w:tblW w:w="9794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92"/>
        <w:gridCol w:w="4470"/>
        <w:gridCol w:w="2332"/>
      </w:tblGrid>
      <w:tr w:rsidR="00203FAA">
        <w:trPr>
          <w:trHeight w:val="870"/>
          <w:jc w:val="center"/>
        </w:trPr>
        <w:tc>
          <w:tcPr>
            <w:tcW w:w="2992" w:type="dxa"/>
          </w:tcPr>
          <w:p w:rsidR="00203FAA" w:rsidRDefault="00203FA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203FAA" w:rsidRDefault="00203FAA">
            <w:pPr>
              <w:pStyle w:val="Heading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332" w:type="dxa"/>
            <w:vAlign w:val="center"/>
          </w:tcPr>
          <w:p w:rsidR="00203FAA" w:rsidRDefault="00203FA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203FAA" w:rsidRDefault="00203FA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2021 год</w:t>
            </w:r>
          </w:p>
        </w:tc>
      </w:tr>
      <w:tr w:rsidR="00203FAA">
        <w:trPr>
          <w:trHeight w:val="370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203FAA" w:rsidRDefault="00203FAA">
            <w:pPr>
              <w:pStyle w:val="Heading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203FAA" w:rsidRDefault="00203FA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203FAA">
        <w:trPr>
          <w:trHeight w:val="519"/>
          <w:jc w:val="center"/>
        </w:trPr>
        <w:tc>
          <w:tcPr>
            <w:tcW w:w="2992" w:type="dxa"/>
            <w:vAlign w:val="center"/>
          </w:tcPr>
          <w:p w:rsidR="00203FAA" w:rsidRDefault="00203FAA">
            <w:r>
              <w:t>2 00 00000 00 0000 000</w:t>
            </w:r>
          </w:p>
        </w:tc>
        <w:tc>
          <w:tcPr>
            <w:tcW w:w="4470" w:type="dxa"/>
          </w:tcPr>
          <w:p w:rsidR="00203FAA" w:rsidRDefault="00203FA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3355000,00</w:t>
            </w:r>
          </w:p>
        </w:tc>
      </w:tr>
      <w:tr w:rsidR="00203FAA">
        <w:trPr>
          <w:trHeight w:val="889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</w:pPr>
            <w:r>
              <w:t>3355000,00</w:t>
            </w:r>
          </w:p>
        </w:tc>
      </w:tr>
      <w:tr w:rsidR="00203FAA">
        <w:trPr>
          <w:trHeight w:val="541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3268400,00</w:t>
            </w:r>
          </w:p>
        </w:tc>
      </w:tr>
      <w:tr w:rsidR="00203FAA">
        <w:trPr>
          <w:trHeight w:val="499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</w:pPr>
            <w:r>
              <w:rPr>
                <w:iCs/>
              </w:rPr>
              <w:t>3268400,00</w:t>
            </w:r>
          </w:p>
        </w:tc>
      </w:tr>
      <w:tr w:rsidR="00203FAA">
        <w:trPr>
          <w:trHeight w:val="720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3268400,00</w:t>
            </w:r>
          </w:p>
        </w:tc>
      </w:tr>
      <w:tr w:rsidR="00203FAA">
        <w:trPr>
          <w:trHeight w:val="720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0,00</w:t>
            </w:r>
          </w:p>
        </w:tc>
      </w:tr>
      <w:tr w:rsidR="00203FAA">
        <w:trPr>
          <w:trHeight w:val="720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86600,00</w:t>
            </w:r>
          </w:p>
        </w:tc>
      </w:tr>
      <w:tr w:rsidR="00203FAA">
        <w:trPr>
          <w:trHeight w:val="1137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 2 02 35118 00 0000 150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Субвенции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</w:pPr>
            <w:r>
              <w:t>86600,00</w:t>
            </w:r>
          </w:p>
        </w:tc>
      </w:tr>
      <w:tr w:rsidR="00203FAA">
        <w:trPr>
          <w:trHeight w:val="1137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</w:pPr>
            <w:r>
              <w:t>86600,00</w:t>
            </w:r>
          </w:p>
        </w:tc>
      </w:tr>
      <w:tr w:rsidR="00203FAA">
        <w:trPr>
          <w:trHeight w:val="267"/>
          <w:jc w:val="center"/>
        </w:trPr>
        <w:tc>
          <w:tcPr>
            <w:tcW w:w="2992" w:type="dxa"/>
            <w:vAlign w:val="center"/>
          </w:tcPr>
          <w:p w:rsidR="00203FAA" w:rsidRDefault="00203FAA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203FAA" w:rsidRDefault="00203FAA">
            <w:pPr>
              <w:pStyle w:val="Heading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332" w:type="dxa"/>
            <w:vAlign w:val="bottom"/>
          </w:tcPr>
          <w:p w:rsidR="00203FAA" w:rsidRDefault="00203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3355000,00</w:t>
            </w:r>
            <w:bookmarkStart w:id="0" w:name="_GoBack"/>
            <w:bookmarkEnd w:id="0"/>
          </w:p>
        </w:tc>
      </w:tr>
    </w:tbl>
    <w:p w:rsidR="00203FAA" w:rsidRDefault="00203FAA"/>
    <w:sectPr w:rsidR="00203FAA" w:rsidSect="001F1A78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778"/>
    <w:rsid w:val="000157ED"/>
    <w:rsid w:val="00037AC7"/>
    <w:rsid w:val="00061E42"/>
    <w:rsid w:val="0014014B"/>
    <w:rsid w:val="00170C4B"/>
    <w:rsid w:val="0017133C"/>
    <w:rsid w:val="001F1A78"/>
    <w:rsid w:val="00203FAA"/>
    <w:rsid w:val="002672F2"/>
    <w:rsid w:val="0027083E"/>
    <w:rsid w:val="004F47C2"/>
    <w:rsid w:val="00571E5B"/>
    <w:rsid w:val="00616142"/>
    <w:rsid w:val="00651194"/>
    <w:rsid w:val="006A4D8F"/>
    <w:rsid w:val="006A6737"/>
    <w:rsid w:val="007120EA"/>
    <w:rsid w:val="007B4394"/>
    <w:rsid w:val="008A2647"/>
    <w:rsid w:val="0095199D"/>
    <w:rsid w:val="00957279"/>
    <w:rsid w:val="00994778"/>
    <w:rsid w:val="00A81BDF"/>
    <w:rsid w:val="00AD3150"/>
    <w:rsid w:val="00BA6CFB"/>
    <w:rsid w:val="00BE5C7F"/>
    <w:rsid w:val="00CC7E83"/>
    <w:rsid w:val="00CD1963"/>
    <w:rsid w:val="00CE24C5"/>
    <w:rsid w:val="00DB7DE9"/>
    <w:rsid w:val="00E83A82"/>
    <w:rsid w:val="00EA1E7B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A78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1A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1A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1A7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1A7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1A78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1A78"/>
    <w:rPr>
      <w:rFonts w:ascii="Calibri" w:hAnsi="Calibri" w:cs="Times New Roman"/>
      <w:b/>
      <w:bCs/>
      <w:sz w:val="28"/>
      <w:szCs w:val="28"/>
      <w:lang w:val="zh-CN" w:eastAsia="zh-CN"/>
    </w:rPr>
  </w:style>
  <w:style w:type="paragraph" w:styleId="BalloonText">
    <w:name w:val="Balloon Text"/>
    <w:basedOn w:val="Normal"/>
    <w:link w:val="BalloonTextChar"/>
    <w:uiPriority w:val="99"/>
    <w:rsid w:val="001F1A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1A78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1F1A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1A78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1F1A78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F1A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1F1A78"/>
    <w:pPr>
      <w:jc w:val="center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410</TotalTime>
  <Pages>1</Pages>
  <Words>250</Words>
  <Characters>1425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777</cp:lastModifiedBy>
  <cp:revision>27</cp:revision>
  <cp:lastPrinted>2020-01-14T06:21:00Z</cp:lastPrinted>
  <dcterms:created xsi:type="dcterms:W3CDTF">2015-12-07T08:32:00Z</dcterms:created>
  <dcterms:modified xsi:type="dcterms:W3CDTF">2022-04-14T07:10:00Z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